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6661B" w14:textId="4DEAAC96" w:rsidR="00C64CAD" w:rsidRDefault="00C64CAD" w:rsidP="00C64CA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Pr="00B9100B">
        <w:rPr>
          <w:rFonts w:cs="Arial"/>
        </w:rPr>
        <w:t>:</w:t>
      </w:r>
      <w:r w:rsidR="005E3B61">
        <w:rPr>
          <w:rFonts w:cs="Arial"/>
        </w:rPr>
        <w:t xml:space="preserve"> 4302-0136/2024-2</w:t>
      </w:r>
    </w:p>
    <w:p w14:paraId="0567DA2D" w14:textId="263E67AF" w:rsidR="00C64CAD" w:rsidRPr="00882EA9" w:rsidRDefault="00C64CAD" w:rsidP="00C64CA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5E3B61">
        <w:rPr>
          <w:rFonts w:cs="Arial"/>
        </w:rPr>
        <w:t xml:space="preserve"> 2024-288</w:t>
      </w:r>
      <w:r w:rsidRPr="00B9100B">
        <w:rPr>
          <w:rFonts w:cs="Arial"/>
        </w:rPr>
        <w:t xml:space="preserve"> </w:t>
      </w:r>
    </w:p>
    <w:p w14:paraId="7C29A4F2" w14:textId="77777777" w:rsidR="00C64CAD" w:rsidRDefault="00C64CAD" w:rsidP="00C64CAD">
      <w:pPr>
        <w:jc w:val="both"/>
        <w:rPr>
          <w:rFonts w:cs="Arial"/>
        </w:rPr>
      </w:pPr>
    </w:p>
    <w:p w14:paraId="0B49DFE7" w14:textId="77777777" w:rsidR="005E3B61" w:rsidRDefault="00C64CAD" w:rsidP="00C64CAD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IZJAVA </w:t>
      </w:r>
    </w:p>
    <w:p w14:paraId="600628FA" w14:textId="6D3E54D8" w:rsidR="00C64CAD" w:rsidRPr="00B9100B" w:rsidRDefault="005E3B61" w:rsidP="00C64CAD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STORITEV VAROVANJA LJUDI IN PREMOŽENJA</w:t>
      </w:r>
    </w:p>
    <w:p w14:paraId="675ED9A2" w14:textId="77777777" w:rsidR="00C64CAD" w:rsidRDefault="00C64CAD" w:rsidP="00C64CAD">
      <w:pPr>
        <w:tabs>
          <w:tab w:val="left" w:pos="1083"/>
        </w:tabs>
        <w:rPr>
          <w:rFonts w:cs="Arial"/>
        </w:rPr>
      </w:pPr>
    </w:p>
    <w:p w14:paraId="0B9DE1EA" w14:textId="77777777" w:rsidR="005E3B61" w:rsidRDefault="005E3B61" w:rsidP="00C64CAD">
      <w:pPr>
        <w:tabs>
          <w:tab w:val="left" w:pos="1083"/>
        </w:tabs>
        <w:rPr>
          <w:rFonts w:cs="Arial"/>
        </w:rPr>
      </w:pPr>
    </w:p>
    <w:p w14:paraId="111EA043" w14:textId="77777777" w:rsidR="005E3B61" w:rsidRDefault="005E3B61" w:rsidP="00C64CAD">
      <w:pPr>
        <w:tabs>
          <w:tab w:val="left" w:pos="1083"/>
        </w:tabs>
        <w:rPr>
          <w:rFonts w:cs="Arial"/>
        </w:rPr>
      </w:pPr>
    </w:p>
    <w:p w14:paraId="3CCFFB63" w14:textId="2B87BB06" w:rsidR="00C64CAD" w:rsidRDefault="00C64CAD" w:rsidP="00C64CAD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1EBCF26" w14:textId="77777777" w:rsidR="00C64CAD" w:rsidRDefault="00C64CAD" w:rsidP="00C64CAD">
      <w:pPr>
        <w:tabs>
          <w:tab w:val="left" w:pos="1083"/>
        </w:tabs>
        <w:rPr>
          <w:rFonts w:cs="Arial"/>
        </w:rPr>
      </w:pPr>
    </w:p>
    <w:p w14:paraId="1E76918A" w14:textId="77777777" w:rsidR="00C64CAD" w:rsidRDefault="00C64CAD" w:rsidP="00C64CAD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45BA1F78" w14:textId="77777777" w:rsidR="00C64CAD" w:rsidRDefault="00C64CAD" w:rsidP="00C64CAD">
      <w:pPr>
        <w:tabs>
          <w:tab w:val="left" w:pos="1083"/>
        </w:tabs>
        <w:rPr>
          <w:rFonts w:cs="Arial"/>
        </w:rPr>
      </w:pPr>
    </w:p>
    <w:p w14:paraId="10560B40" w14:textId="77777777" w:rsidR="00C64CAD" w:rsidRDefault="00C64CAD" w:rsidP="00C64CAD">
      <w:pPr>
        <w:jc w:val="both"/>
        <w:rPr>
          <w:rFonts w:cs="Arial"/>
        </w:rPr>
      </w:pPr>
    </w:p>
    <w:p w14:paraId="4FFA42C2" w14:textId="22C1F2AF" w:rsidR="00C64CAD" w:rsidRDefault="00C64CAD" w:rsidP="00C64CAD">
      <w:pPr>
        <w:jc w:val="both"/>
        <w:rPr>
          <w:rFonts w:cs="Arial"/>
        </w:rPr>
      </w:pPr>
      <w:r>
        <w:rPr>
          <w:rFonts w:cs="Arial"/>
        </w:rPr>
        <w:t>Naročnik storitve: ________________________________________________</w:t>
      </w:r>
      <w:r w:rsidR="005E3B61">
        <w:rPr>
          <w:rFonts w:cs="Arial"/>
        </w:rPr>
        <w:t>___________</w:t>
      </w:r>
    </w:p>
    <w:p w14:paraId="4EDFE245" w14:textId="77777777" w:rsidR="00C64CAD" w:rsidRDefault="00C64CAD" w:rsidP="00C64CAD">
      <w:pPr>
        <w:jc w:val="both"/>
        <w:rPr>
          <w:rFonts w:cs="Arial"/>
        </w:rPr>
      </w:pPr>
    </w:p>
    <w:p w14:paraId="7DF84A14" w14:textId="55C878E8" w:rsidR="00C64CAD" w:rsidRDefault="00C64CAD" w:rsidP="00C64CAD">
      <w:pPr>
        <w:jc w:val="both"/>
        <w:rPr>
          <w:rFonts w:cs="Arial"/>
        </w:rPr>
      </w:pPr>
      <w:r>
        <w:rPr>
          <w:rFonts w:cs="Arial"/>
        </w:rPr>
        <w:t>Naslov naročnika storitve: _________________________________________</w:t>
      </w:r>
      <w:r w:rsidR="005E3B61">
        <w:rPr>
          <w:rFonts w:cs="Arial"/>
        </w:rPr>
        <w:t>____________</w:t>
      </w:r>
    </w:p>
    <w:p w14:paraId="393ED960" w14:textId="77777777" w:rsidR="00C64CAD" w:rsidRDefault="00C64CAD" w:rsidP="00C64CAD">
      <w:pPr>
        <w:jc w:val="both"/>
        <w:rPr>
          <w:rFonts w:cs="Arial"/>
        </w:rPr>
      </w:pPr>
    </w:p>
    <w:p w14:paraId="3B26184F" w14:textId="45CF7E58" w:rsidR="00C64CAD" w:rsidRDefault="00C64CAD" w:rsidP="00C64CAD">
      <w:pPr>
        <w:jc w:val="both"/>
        <w:rPr>
          <w:rFonts w:cs="Arial"/>
        </w:rPr>
      </w:pPr>
      <w:r>
        <w:rPr>
          <w:rFonts w:cs="Arial"/>
        </w:rPr>
        <w:t>Odgovorna oseba naročnika storitve: _________________________________</w:t>
      </w:r>
      <w:r w:rsidR="005E3B61">
        <w:rPr>
          <w:rFonts w:cs="Arial"/>
        </w:rPr>
        <w:t>___________</w:t>
      </w:r>
    </w:p>
    <w:p w14:paraId="3F7F5FC6" w14:textId="77777777" w:rsidR="00C64CAD" w:rsidRDefault="00C64CAD" w:rsidP="00C64CAD">
      <w:pPr>
        <w:jc w:val="both"/>
        <w:rPr>
          <w:rFonts w:cs="Arial"/>
        </w:rPr>
      </w:pPr>
    </w:p>
    <w:p w14:paraId="1489F6F0" w14:textId="36D4829D" w:rsidR="00C64CAD" w:rsidRDefault="00C64CAD" w:rsidP="00C64CAD">
      <w:pPr>
        <w:jc w:val="both"/>
        <w:rPr>
          <w:rFonts w:cs="Arial"/>
        </w:rPr>
      </w:pPr>
      <w:r>
        <w:rPr>
          <w:rFonts w:cs="Arial"/>
        </w:rPr>
        <w:t>Kontaktni podatki odgovorne osebe naročnika storitve: ___________________</w:t>
      </w:r>
      <w:r w:rsidR="005E3B61">
        <w:rPr>
          <w:rFonts w:cs="Arial"/>
        </w:rPr>
        <w:t>___________</w:t>
      </w:r>
    </w:p>
    <w:p w14:paraId="7925BF30" w14:textId="2B87CDFA" w:rsidR="00C64CAD" w:rsidRDefault="00C64CAD" w:rsidP="00C64CAD">
      <w:pPr>
        <w:jc w:val="both"/>
        <w:rPr>
          <w:rFonts w:cs="Arial"/>
        </w:rPr>
      </w:pPr>
    </w:p>
    <w:p w14:paraId="3E4ECAF7" w14:textId="77777777" w:rsidR="005E3B61" w:rsidRDefault="005E3B61" w:rsidP="005E3B61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2087D0A5" w14:textId="77777777" w:rsidR="005E3B61" w:rsidRDefault="005E3B61" w:rsidP="00C64CAD">
      <w:pPr>
        <w:jc w:val="both"/>
        <w:rPr>
          <w:rFonts w:cs="Arial"/>
        </w:rPr>
      </w:pPr>
    </w:p>
    <w:p w14:paraId="7F58EE03" w14:textId="63F4EA5A" w:rsidR="005E3B61" w:rsidRDefault="005E3B61" w:rsidP="005E3B61">
      <w:pPr>
        <w:jc w:val="both"/>
        <w:rPr>
          <w:rFonts w:cs="Arial"/>
        </w:rPr>
      </w:pPr>
      <w:r>
        <w:rPr>
          <w:rFonts w:cs="Arial"/>
        </w:rPr>
        <w:t>Datum sklenitve pogodbe:</w:t>
      </w:r>
      <w:r>
        <w:rPr>
          <w:rFonts w:cs="Arial"/>
        </w:rPr>
        <w:t>_____________________________________________________</w:t>
      </w:r>
    </w:p>
    <w:p w14:paraId="7857D6EB" w14:textId="52BEDE09" w:rsidR="005E3B61" w:rsidRDefault="005E3B61" w:rsidP="00C64CAD">
      <w:pPr>
        <w:jc w:val="both"/>
        <w:rPr>
          <w:rFonts w:cs="Arial"/>
        </w:rPr>
      </w:pPr>
    </w:p>
    <w:p w14:paraId="1C5D727A" w14:textId="14EB4D9B" w:rsidR="005E3B61" w:rsidRDefault="005E3B61" w:rsidP="00C64CAD">
      <w:pPr>
        <w:jc w:val="both"/>
        <w:rPr>
          <w:rFonts w:cs="Arial"/>
        </w:rPr>
      </w:pPr>
      <w:r>
        <w:rPr>
          <w:rFonts w:cs="Arial"/>
        </w:rPr>
        <w:t xml:space="preserve">Vrsta storitve </w:t>
      </w:r>
      <w:r w:rsidRPr="001E195C">
        <w:rPr>
          <w:rFonts w:cs="Arial"/>
          <w:i/>
          <w:color w:val="A6A6A6" w:themeColor="background1" w:themeShade="A6"/>
          <w:sz w:val="18"/>
          <w:szCs w:val="18"/>
        </w:rPr>
        <w:t>(naročnik priporoča, da se opis navede tako da bo iz opisa razvidno izpolnitev pogoja)</w:t>
      </w:r>
      <w:r>
        <w:rPr>
          <w:rFonts w:cs="Arial"/>
        </w:rPr>
        <w:t>:______</w:t>
      </w:r>
    </w:p>
    <w:p w14:paraId="529DB064" w14:textId="77777777" w:rsidR="005E3B61" w:rsidRDefault="005E3B61" w:rsidP="00C64CAD">
      <w:pPr>
        <w:jc w:val="both"/>
        <w:rPr>
          <w:rFonts w:cs="Arial"/>
        </w:rPr>
      </w:pPr>
    </w:p>
    <w:p w14:paraId="382480B6" w14:textId="5F4E1C39" w:rsidR="00C64CAD" w:rsidRDefault="00C64CAD" w:rsidP="00C64CAD">
      <w:pPr>
        <w:jc w:val="both"/>
        <w:rPr>
          <w:rFonts w:cs="Arial"/>
        </w:rPr>
      </w:pPr>
      <w:r>
        <w:rPr>
          <w:rFonts w:cs="Arial"/>
        </w:rPr>
        <w:t>__________________________________________________</w:t>
      </w:r>
      <w:r w:rsidR="005E3B61">
        <w:rPr>
          <w:rFonts w:cs="Arial"/>
        </w:rPr>
        <w:t>________________________</w:t>
      </w:r>
    </w:p>
    <w:p w14:paraId="6B6A8BB9" w14:textId="77777777" w:rsidR="00C64CAD" w:rsidRDefault="00C64CAD" w:rsidP="00C64CAD">
      <w:pPr>
        <w:jc w:val="both"/>
        <w:rPr>
          <w:rFonts w:cs="Arial"/>
        </w:rPr>
      </w:pPr>
    </w:p>
    <w:p w14:paraId="57FC19D0" w14:textId="77777777" w:rsidR="005E3B61" w:rsidRDefault="005E3B61" w:rsidP="00C64CAD">
      <w:pPr>
        <w:jc w:val="both"/>
        <w:rPr>
          <w:rFonts w:cs="Arial"/>
        </w:rPr>
      </w:pPr>
      <w:r>
        <w:rPr>
          <w:rFonts w:cs="Arial"/>
        </w:rPr>
        <w:t xml:space="preserve">Lokacija/objekt izvajanja storitve </w:t>
      </w:r>
      <w:r w:rsidRPr="005E3B61">
        <w:rPr>
          <w:rFonts w:cs="Arial"/>
          <w:i/>
          <w:color w:val="A6A6A6" w:themeColor="background1" w:themeShade="A6"/>
          <w:sz w:val="18"/>
          <w:szCs w:val="18"/>
        </w:rPr>
        <w:t>(navede se točen naslov lokacije)</w:t>
      </w:r>
      <w:r w:rsidR="00C64CAD">
        <w:rPr>
          <w:rFonts w:cs="Arial"/>
        </w:rPr>
        <w:t>: _____________</w:t>
      </w:r>
      <w:r>
        <w:rPr>
          <w:rFonts w:cs="Arial"/>
        </w:rPr>
        <w:t>____________</w:t>
      </w:r>
    </w:p>
    <w:p w14:paraId="5088B438" w14:textId="77777777" w:rsidR="005E3B61" w:rsidRDefault="005E3B61" w:rsidP="00C64CAD">
      <w:pPr>
        <w:jc w:val="both"/>
        <w:rPr>
          <w:rFonts w:cs="Arial"/>
        </w:rPr>
      </w:pPr>
    </w:p>
    <w:p w14:paraId="54E65DAB" w14:textId="1C555DF1" w:rsidR="00C64CAD" w:rsidRDefault="005E3B61" w:rsidP="00C64CAD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</w:t>
      </w:r>
      <w:r w:rsidR="00C64CAD">
        <w:rPr>
          <w:rFonts w:cs="Arial"/>
        </w:rPr>
        <w:t xml:space="preserve"> </w:t>
      </w:r>
    </w:p>
    <w:p w14:paraId="46D815B9" w14:textId="77777777" w:rsidR="00A46106" w:rsidRDefault="00A46106" w:rsidP="00C64CAD">
      <w:pPr>
        <w:jc w:val="both"/>
        <w:rPr>
          <w:rFonts w:cs="Arial"/>
        </w:rPr>
      </w:pPr>
    </w:p>
    <w:p w14:paraId="24A45DA3" w14:textId="2D0C2AF0" w:rsidR="00C64CAD" w:rsidRDefault="00C64CAD" w:rsidP="00C64CAD">
      <w:pPr>
        <w:jc w:val="both"/>
        <w:rPr>
          <w:rFonts w:cs="Arial"/>
        </w:rPr>
      </w:pPr>
      <w:r>
        <w:rPr>
          <w:rFonts w:cs="Arial"/>
        </w:rPr>
        <w:t xml:space="preserve">Trajanje storitve </w:t>
      </w:r>
      <w:r w:rsidR="005E3B61" w:rsidRPr="005E3B61">
        <w:rPr>
          <w:rFonts w:cs="Arial"/>
          <w:i/>
          <w:color w:val="A6A6A6" w:themeColor="background1" w:themeShade="A6"/>
          <w:sz w:val="18"/>
          <w:szCs w:val="18"/>
        </w:rPr>
        <w:t>(od – do oz. začetek trajanja in navedba, da se storitev še izvaja)</w:t>
      </w:r>
      <w:r w:rsidR="005E3B61">
        <w:rPr>
          <w:rFonts w:cs="Arial"/>
        </w:rPr>
        <w:t>:__________________</w:t>
      </w:r>
    </w:p>
    <w:p w14:paraId="50A8FB00" w14:textId="77777777" w:rsidR="00C64CAD" w:rsidRDefault="00C64CAD" w:rsidP="00C64CAD">
      <w:pPr>
        <w:jc w:val="both"/>
        <w:rPr>
          <w:rFonts w:cs="Arial"/>
        </w:rPr>
      </w:pPr>
    </w:p>
    <w:p w14:paraId="7DB1FF18" w14:textId="77777777" w:rsidR="00C64CAD" w:rsidRDefault="00C64CAD" w:rsidP="00C64CAD">
      <w:pPr>
        <w:jc w:val="both"/>
        <w:rPr>
          <w:rFonts w:cs="Arial"/>
        </w:rPr>
      </w:pPr>
      <w:r>
        <w:rPr>
          <w:rFonts w:cs="Arial"/>
        </w:rPr>
        <w:t xml:space="preserve">Potrjujemo, da so navedeni podatki na izjavi resnični.  </w:t>
      </w:r>
    </w:p>
    <w:p w14:paraId="30944297" w14:textId="77777777" w:rsidR="00C64CAD" w:rsidRDefault="00C64CAD" w:rsidP="00C64CAD">
      <w:pPr>
        <w:jc w:val="both"/>
        <w:rPr>
          <w:rFonts w:cs="Arial"/>
        </w:rPr>
      </w:pPr>
    </w:p>
    <w:p w14:paraId="42CB72E5" w14:textId="77777777" w:rsidR="00C64CAD" w:rsidRDefault="00C64CAD" w:rsidP="00C64CAD">
      <w:pPr>
        <w:rPr>
          <w:rFonts w:cs="Arial"/>
        </w:rPr>
      </w:pPr>
    </w:p>
    <w:p w14:paraId="1203A571" w14:textId="77777777" w:rsidR="00C64CAD" w:rsidRDefault="00C64CAD" w:rsidP="00C64CAD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C64CAD" w14:paraId="6F2B77DA" w14:textId="77777777" w:rsidTr="007E6DE9">
        <w:tc>
          <w:tcPr>
            <w:tcW w:w="1610" w:type="dxa"/>
          </w:tcPr>
          <w:p w14:paraId="30EEA942" w14:textId="77777777" w:rsidR="00C64CAD" w:rsidRDefault="00C64CAD" w:rsidP="007E6DE9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393" w:type="dxa"/>
          </w:tcPr>
          <w:p w14:paraId="4EE00E36" w14:textId="77777777" w:rsidR="00C64CAD" w:rsidRDefault="00C64CAD" w:rsidP="007E6DE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048E012B" w14:textId="6D7688F2" w:rsidR="00C64CAD" w:rsidRDefault="00C64CAD" w:rsidP="007E6DE9">
            <w:pPr>
              <w:rPr>
                <w:rFonts w:cs="Arial"/>
              </w:rPr>
            </w:pPr>
            <w:r>
              <w:rPr>
                <w:rFonts w:cs="Arial"/>
              </w:rPr>
              <w:t>Podpis naročnika:</w:t>
            </w:r>
          </w:p>
          <w:p w14:paraId="56CF700A" w14:textId="77777777" w:rsidR="00C64CAD" w:rsidRDefault="00C64CAD" w:rsidP="007E6DE9">
            <w:pPr>
              <w:rPr>
                <w:rFonts w:cs="Arial"/>
              </w:rPr>
            </w:pPr>
          </w:p>
          <w:p w14:paraId="6F0A09EB" w14:textId="77777777" w:rsidR="00C64CAD" w:rsidRDefault="00C64CAD" w:rsidP="007E6DE9">
            <w:pPr>
              <w:rPr>
                <w:rFonts w:cs="Arial"/>
              </w:rPr>
            </w:pPr>
          </w:p>
        </w:tc>
      </w:tr>
      <w:tr w:rsidR="00C64CAD" w14:paraId="52887139" w14:textId="77777777" w:rsidTr="007E6DE9">
        <w:tc>
          <w:tcPr>
            <w:tcW w:w="1610" w:type="dxa"/>
          </w:tcPr>
          <w:p w14:paraId="71A1CD38" w14:textId="77777777" w:rsidR="00C64CAD" w:rsidRDefault="00C64CAD" w:rsidP="007E6DE9">
            <w:pPr>
              <w:rPr>
                <w:rFonts w:cs="Arial"/>
              </w:rPr>
            </w:pPr>
          </w:p>
        </w:tc>
        <w:tc>
          <w:tcPr>
            <w:tcW w:w="1393" w:type="dxa"/>
          </w:tcPr>
          <w:p w14:paraId="674AD441" w14:textId="77777777" w:rsidR="00C64CAD" w:rsidRDefault="00C64CAD" w:rsidP="007E6DE9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3CBDA5A5" w14:textId="77777777" w:rsidR="00C64CAD" w:rsidRDefault="00C64CAD" w:rsidP="007E6DE9">
            <w:pPr>
              <w:rPr>
                <w:rFonts w:cs="Arial"/>
              </w:rPr>
            </w:pPr>
          </w:p>
        </w:tc>
      </w:tr>
      <w:tr w:rsidR="00C64CAD" w14:paraId="6A399ABE" w14:textId="77777777" w:rsidTr="007E6DE9">
        <w:tc>
          <w:tcPr>
            <w:tcW w:w="1610" w:type="dxa"/>
          </w:tcPr>
          <w:p w14:paraId="576C8015" w14:textId="77777777" w:rsidR="00C64CAD" w:rsidRDefault="00C64CAD" w:rsidP="007E6DE9">
            <w:pPr>
              <w:rPr>
                <w:rFonts w:cs="Arial"/>
              </w:rPr>
            </w:pPr>
          </w:p>
        </w:tc>
        <w:tc>
          <w:tcPr>
            <w:tcW w:w="1393" w:type="dxa"/>
          </w:tcPr>
          <w:p w14:paraId="787A8070" w14:textId="77777777" w:rsidR="00C64CAD" w:rsidRDefault="00C64CAD" w:rsidP="007E6DE9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0E9E4E96" w14:textId="77777777" w:rsidR="00C64CAD" w:rsidRDefault="00C64CAD" w:rsidP="007E6DE9">
            <w:pPr>
              <w:rPr>
                <w:rFonts w:cs="Arial"/>
              </w:rPr>
            </w:pPr>
          </w:p>
        </w:tc>
      </w:tr>
    </w:tbl>
    <w:p w14:paraId="3EF26B73" w14:textId="77777777" w:rsidR="00C64CAD" w:rsidRDefault="00C64CAD" w:rsidP="00C64CAD">
      <w:pPr>
        <w:jc w:val="both"/>
        <w:rPr>
          <w:rFonts w:cs="Arial"/>
          <w:i/>
        </w:rPr>
      </w:pPr>
    </w:p>
    <w:p w14:paraId="7511015A" w14:textId="77777777" w:rsidR="00C64CAD" w:rsidRDefault="00C64CAD" w:rsidP="00C64CAD">
      <w:pPr>
        <w:jc w:val="both"/>
        <w:rPr>
          <w:rFonts w:cs="Arial"/>
          <w:i/>
        </w:rPr>
      </w:pPr>
    </w:p>
    <w:p w14:paraId="17619458" w14:textId="539C8562" w:rsidR="00C64CAD" w:rsidRPr="005B4793" w:rsidRDefault="00C64CAD" w:rsidP="00C64CAD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</w:t>
      </w:r>
      <w:bookmarkStart w:id="0" w:name="_GoBack"/>
      <w:bookmarkEnd w:id="0"/>
      <w:r w:rsidRPr="005B4793">
        <w:rPr>
          <w:rFonts w:cs="Arial"/>
          <w:i/>
        </w:rPr>
        <w:t xml:space="preserve">potrditi </w:t>
      </w:r>
      <w:r>
        <w:rPr>
          <w:rFonts w:cs="Arial"/>
          <w:i/>
        </w:rPr>
        <w:t>naročnik</w:t>
      </w:r>
      <w:r w:rsidR="00A46106">
        <w:rPr>
          <w:rFonts w:cs="Arial"/>
          <w:i/>
        </w:rPr>
        <w:t xml:space="preserve"> storitve</w:t>
      </w:r>
      <w:r w:rsidRPr="005B4793">
        <w:rPr>
          <w:rFonts w:cs="Arial"/>
          <w:i/>
        </w:rPr>
        <w:t>.</w:t>
      </w:r>
    </w:p>
    <w:p w14:paraId="1584B529" w14:textId="77777777" w:rsidR="00C64CAD" w:rsidRDefault="00C64CAD" w:rsidP="00C64CAD">
      <w:pPr>
        <w:pStyle w:val="Telobesedila"/>
        <w:tabs>
          <w:tab w:val="num" w:pos="1080"/>
        </w:tabs>
        <w:rPr>
          <w:rFonts w:cs="Arial"/>
          <w:i/>
        </w:rPr>
      </w:pPr>
    </w:p>
    <w:p w14:paraId="1F269A6C" w14:textId="686F702F" w:rsidR="00C64CAD" w:rsidRPr="005B4793" w:rsidRDefault="00C64CAD" w:rsidP="00C64CAD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</w:t>
      </w:r>
      <w:r w:rsidR="00A46106">
        <w:rPr>
          <w:rFonts w:cs="Arial"/>
          <w:i/>
        </w:rPr>
        <w:t>e</w:t>
      </w:r>
      <w:r>
        <w:rPr>
          <w:rFonts w:cs="Arial"/>
          <w:i/>
        </w:rPr>
        <w:t>.</w:t>
      </w:r>
    </w:p>
    <w:p w14:paraId="26FEE160" w14:textId="77777777" w:rsidR="00C64CAD" w:rsidRPr="005B4793" w:rsidRDefault="00C64CAD" w:rsidP="00C64CAD">
      <w:pPr>
        <w:jc w:val="both"/>
        <w:rPr>
          <w:rFonts w:cs="Arial"/>
          <w:i/>
        </w:rPr>
      </w:pPr>
    </w:p>
    <w:p w14:paraId="2C770E24" w14:textId="67B5896F" w:rsidR="00EF5515" w:rsidRPr="00C64CAD" w:rsidRDefault="00EF5515" w:rsidP="00C64CAD"/>
    <w:sectPr w:rsidR="00EF5515" w:rsidRPr="00C64CAD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981F" w16cex:dateUtc="2022-05-12T12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6C421" w14:textId="77777777" w:rsidR="000C66E6" w:rsidRDefault="000C66E6">
      <w:r>
        <w:separator/>
      </w:r>
    </w:p>
  </w:endnote>
  <w:endnote w:type="continuationSeparator" w:id="0">
    <w:p w14:paraId="06290E2E" w14:textId="77777777" w:rsidR="000C66E6" w:rsidRDefault="000C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71A3E3F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E3B6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E3B6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3669B3F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87724E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610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610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99152" w14:textId="77777777" w:rsidR="000C66E6" w:rsidRDefault="000C66E6">
      <w:r>
        <w:separator/>
      </w:r>
    </w:p>
  </w:footnote>
  <w:footnote w:type="continuationSeparator" w:id="0">
    <w:p w14:paraId="022639A1" w14:textId="77777777" w:rsidR="000C66E6" w:rsidRDefault="000C6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05BF4C51" w:rsidR="00C0552D" w:rsidRPr="009F4AF4" w:rsidRDefault="00D5494D" w:rsidP="0028641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8641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1038BAE5" w:rsidR="00C0552D" w:rsidRPr="009F4AF4" w:rsidRDefault="00144B8D" w:rsidP="005E3B61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EB5613">
            <w:rPr>
              <w:rFonts w:cs="Arial"/>
              <w:sz w:val="16"/>
              <w:szCs w:val="16"/>
            </w:rPr>
            <w:t>11</w:t>
          </w:r>
          <w:r w:rsidR="001E7C32">
            <w:rPr>
              <w:rFonts w:cs="Arial"/>
              <w:sz w:val="16"/>
              <w:szCs w:val="16"/>
            </w:rPr>
            <w:t>a</w:t>
          </w:r>
          <w:r w:rsidR="00BD01B4">
            <w:rPr>
              <w:rFonts w:cs="Arial"/>
              <w:sz w:val="16"/>
              <w:szCs w:val="16"/>
            </w:rPr>
            <w:t xml:space="preserve"> 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3709"/>
    <w:rsid w:val="00096243"/>
    <w:rsid w:val="00096BE4"/>
    <w:rsid w:val="000C23A5"/>
    <w:rsid w:val="000C4583"/>
    <w:rsid w:val="000C66E6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939C3"/>
    <w:rsid w:val="001A192F"/>
    <w:rsid w:val="001A7BD0"/>
    <w:rsid w:val="001D16E0"/>
    <w:rsid w:val="001D694D"/>
    <w:rsid w:val="001E7C32"/>
    <w:rsid w:val="001F4C72"/>
    <w:rsid w:val="001F6F0F"/>
    <w:rsid w:val="0020233B"/>
    <w:rsid w:val="0020762A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8641B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3B6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82EA9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6106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19A4"/>
    <w:rsid w:val="00AE57CA"/>
    <w:rsid w:val="00AF0AD6"/>
    <w:rsid w:val="00B021F9"/>
    <w:rsid w:val="00B10F5E"/>
    <w:rsid w:val="00B1575A"/>
    <w:rsid w:val="00B16F2C"/>
    <w:rsid w:val="00B20079"/>
    <w:rsid w:val="00B200E4"/>
    <w:rsid w:val="00B241D2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01B4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64CAD"/>
    <w:rsid w:val="00C7300E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4FBD"/>
    <w:rsid w:val="00D2343D"/>
    <w:rsid w:val="00D278D4"/>
    <w:rsid w:val="00D4322B"/>
    <w:rsid w:val="00D47195"/>
    <w:rsid w:val="00D5494D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613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82AF5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64FA9C-36CB-42C4-9B67-9B16CD0BACD0}">
  <ds:schemaRefs>
    <ds:schemaRef ds:uri="http://schemas.microsoft.com/office/2006/metadata/properties"/>
    <ds:schemaRef ds:uri="6a4cc071-bd85-44c5-acc7-68a9b922d49c"/>
    <ds:schemaRef ds:uri="http://schemas.microsoft.com/office/infopath/2007/PartnerControls"/>
    <ds:schemaRef ds:uri="http://purl.org/dc/terms/"/>
    <ds:schemaRef ds:uri="64b5e79a-161e-4f4f-95e3-8c5cd0f50b65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EAA37C9E-2C70-4D5C-976D-8655FB398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0589CB-1D4A-4785-B955-6FC282433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1420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7</cp:revision>
  <cp:lastPrinted>2016-06-20T06:30:00Z</cp:lastPrinted>
  <dcterms:created xsi:type="dcterms:W3CDTF">2022-05-12T12:29:00Z</dcterms:created>
  <dcterms:modified xsi:type="dcterms:W3CDTF">2024-09-26T09:06:00Z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